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C3143E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BC223E">
              <w:tab/>
            </w:r>
            <w:r w:rsidR="00BC223E">
              <w:tab/>
            </w:r>
            <w:r w:rsidR="009A7EC0" w:rsidRPr="009B790A">
              <w:rPr>
                <w:b/>
              </w:rPr>
              <w:t>„</w:t>
            </w:r>
            <w:r w:rsidR="00C3143E" w:rsidRPr="00C3143E">
              <w:rPr>
                <w:b/>
              </w:rPr>
              <w:t>XXIX.</w:t>
            </w:r>
            <w:r w:rsidR="00C3143E">
              <w:rPr>
                <w:b/>
              </w:rPr>
              <w:t xml:space="preserve"> </w:t>
            </w:r>
            <w:r w:rsidR="00C3143E" w:rsidRPr="00C3143E">
              <w:rPr>
                <w:b/>
              </w:rPr>
              <w:t>Vermessungsingenieurinnen und Vermessungsingenieure</w:t>
            </w:r>
            <w:r w:rsidR="00553998">
              <w:rPr>
                <w:b/>
              </w:rPr>
              <w:t>“</w:t>
            </w:r>
          </w:p>
        </w:tc>
      </w:tr>
      <w:tr w:rsidR="00053FD7" w:rsidRPr="0001508F" w:rsidTr="008C258E">
        <w:tc>
          <w:tcPr>
            <w:tcW w:w="9747" w:type="dxa"/>
            <w:gridSpan w:val="4"/>
          </w:tcPr>
          <w:p w:rsidR="00053FD7" w:rsidRPr="00053FD7" w:rsidRDefault="00053FD7" w:rsidP="00053FD7">
            <w:pPr>
              <w:spacing w:before="120" w:after="120"/>
              <w:rPr>
                <w:b/>
              </w:rPr>
            </w:pPr>
            <w:r w:rsidRPr="00053FD7">
              <w:rPr>
                <w:b/>
              </w:rPr>
              <w:t>Vorbemerkung</w:t>
            </w:r>
          </w:p>
          <w:p w:rsidR="00053FD7" w:rsidRPr="00053FD7" w:rsidRDefault="00053FD7" w:rsidP="00053FD7">
            <w:pPr>
              <w:spacing w:before="120" w:after="120"/>
            </w:pPr>
            <w:r w:rsidRPr="00053FD7">
              <w:t>Vermessungsingenieurinnen und Vermessungsingenieure sind Beschäftigte, die</w:t>
            </w:r>
          </w:p>
          <w:p w:rsidR="00053FD7" w:rsidRPr="00053FD7" w:rsidRDefault="00053FD7" w:rsidP="00053FD7">
            <w:pPr>
              <w:spacing w:before="120" w:after="120"/>
            </w:pPr>
            <w:r w:rsidRPr="00053FD7">
              <w:t>a)</w:t>
            </w:r>
            <w:r w:rsidRPr="00053FD7">
              <w:tab/>
              <w:t xml:space="preserve">einen erfolgreichen Abschluss eines Studiengangs im Sinne der Vorbemerkung Nr. 4 zu </w:t>
            </w:r>
            <w:r>
              <w:tab/>
            </w:r>
            <w:r w:rsidRPr="00053FD7">
              <w:t xml:space="preserve">allen Teilen der Entgeltordnung im Bereich der Vermessungstechnik, </w:t>
            </w:r>
            <w:proofErr w:type="spellStart"/>
            <w:r w:rsidRPr="00053FD7">
              <w:t>Geomatik</w:t>
            </w:r>
            <w:proofErr w:type="spellEnd"/>
            <w:r w:rsidRPr="00053FD7">
              <w:t xml:space="preserve">, und </w:t>
            </w:r>
            <w:r>
              <w:tab/>
            </w:r>
            <w:r w:rsidRPr="00053FD7">
              <w:t>Kartografie nachweisen und</w:t>
            </w:r>
          </w:p>
          <w:p w:rsidR="00053FD7" w:rsidRPr="0001508F" w:rsidRDefault="00053FD7" w:rsidP="00053FD7">
            <w:pPr>
              <w:spacing w:before="120" w:after="120"/>
              <w:rPr>
                <w:b/>
              </w:rPr>
            </w:pPr>
            <w:r w:rsidRPr="00053FD7">
              <w:t>b)</w:t>
            </w:r>
            <w:r w:rsidRPr="00053FD7">
              <w:tab/>
              <w:t>die Berufsbezeichnung „Ingenieurin“ oder „Ingenieur“ führen.</w:t>
            </w:r>
          </w:p>
        </w:tc>
      </w:tr>
      <w:tr w:rsidR="00BC223E" w:rsidRPr="0001508F" w:rsidTr="00AB7BD2">
        <w:tc>
          <w:tcPr>
            <w:tcW w:w="4786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666926" w:rsidRPr="00666926" w:rsidTr="00CA08DD">
        <w:tc>
          <w:tcPr>
            <w:tcW w:w="4786" w:type="dxa"/>
          </w:tcPr>
          <w:p w:rsidR="00053FD7" w:rsidRDefault="00053FD7" w:rsidP="00053FD7">
            <w:pPr>
              <w:tabs>
                <w:tab w:val="left" w:pos="1050"/>
              </w:tabs>
              <w:spacing w:before="120" w:after="120"/>
            </w:pPr>
            <w:r>
              <w:t xml:space="preserve">Vermessungsingenieure mit entsprechender Tätigkeit sowie </w:t>
            </w:r>
            <w:r w:rsidR="002D7D76">
              <w:t>„</w:t>
            </w:r>
            <w:r>
              <w:t>sonstige Beschäftigte</w:t>
            </w:r>
            <w:r w:rsidR="002D7D76">
              <w:t>“</w:t>
            </w:r>
          </w:p>
          <w:p w:rsidR="00BC223E" w:rsidRDefault="00053FD7" w:rsidP="002D7D76">
            <w:pPr>
              <w:tabs>
                <w:tab w:val="left" w:pos="1050"/>
              </w:tabs>
              <w:spacing w:before="120" w:after="120"/>
              <w:jc w:val="right"/>
            </w:pPr>
            <w:r>
              <w:t>(Hierzu Protokollerklärung Nr. 1)</w:t>
            </w:r>
          </w:p>
        </w:tc>
        <w:tc>
          <w:tcPr>
            <w:tcW w:w="1701" w:type="dxa"/>
          </w:tcPr>
          <w:p w:rsidR="00F138ED" w:rsidRDefault="00053FD7" w:rsidP="00053FD7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2</w:t>
            </w:r>
            <w:r>
              <w:br/>
            </w:r>
            <w:proofErr w:type="spellStart"/>
            <w:r>
              <w:t>IVb</w:t>
            </w:r>
            <w:proofErr w:type="spellEnd"/>
            <w:r>
              <w:t xml:space="preserve"> Fgr. 2</w:t>
            </w:r>
          </w:p>
          <w:p w:rsidR="008B2A9F" w:rsidRDefault="008B2A9F" w:rsidP="002D7D76">
            <w:pPr>
              <w:spacing w:before="120" w:after="120"/>
            </w:pPr>
            <w:r>
              <w:t>(</w:t>
            </w:r>
            <w:proofErr w:type="spellStart"/>
            <w:r>
              <w:t>IVa</w:t>
            </w:r>
            <w:proofErr w:type="spellEnd"/>
            <w:r>
              <w:t xml:space="preserve"> Fgr. 2</w:t>
            </w:r>
            <w:r w:rsidR="002D7D76">
              <w:t>c</w:t>
            </w:r>
            <w:r>
              <w:t>)</w:t>
            </w:r>
          </w:p>
        </w:tc>
        <w:tc>
          <w:tcPr>
            <w:tcW w:w="1701" w:type="dxa"/>
          </w:tcPr>
          <w:p w:rsidR="00F138ED" w:rsidRDefault="008B2A9F" w:rsidP="00A35D39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F138ED" w:rsidRPr="00666926" w:rsidRDefault="00053FD7" w:rsidP="006B591F">
            <w:pPr>
              <w:spacing w:before="120" w:after="120"/>
            </w:pPr>
            <w:r>
              <w:t>EG 10</w:t>
            </w:r>
          </w:p>
        </w:tc>
      </w:tr>
      <w:tr w:rsidR="00666926" w:rsidRPr="00666926" w:rsidTr="00CA08DD">
        <w:tc>
          <w:tcPr>
            <w:tcW w:w="4786" w:type="dxa"/>
          </w:tcPr>
          <w:p w:rsidR="00BC223E" w:rsidRDefault="00053FD7" w:rsidP="002D7D76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 w:rsidR="002D7D76">
              <w:t>G</w:t>
            </w:r>
            <w:r>
              <w:t xml:space="preserve"> 10, deren Tätigkeit sich </w:t>
            </w:r>
            <w:r w:rsidRPr="002D7D76">
              <w:rPr>
                <w:u w:val="single"/>
              </w:rPr>
              <w:t>mindestens zu einem Drittel</w:t>
            </w:r>
            <w:r>
              <w:t xml:space="preserve"> durch </w:t>
            </w:r>
            <w:r w:rsidRPr="002D7D76">
              <w:rPr>
                <w:u w:val="single"/>
              </w:rPr>
              <w:t>besondere Leistungen</w:t>
            </w:r>
            <w:r>
              <w:t xml:space="preserve"> aus der E</w:t>
            </w:r>
            <w:r w:rsidR="002D7D76">
              <w:t>G</w:t>
            </w:r>
            <w:r>
              <w:t xml:space="preserve"> 10 heraushebt. </w:t>
            </w:r>
          </w:p>
        </w:tc>
        <w:tc>
          <w:tcPr>
            <w:tcW w:w="1701" w:type="dxa"/>
          </w:tcPr>
          <w:p w:rsidR="00BC223E" w:rsidRPr="002D7D76" w:rsidRDefault="008B2A9F" w:rsidP="00A35D39">
            <w:pPr>
              <w:spacing w:before="120" w:after="120"/>
              <w:rPr>
                <w:lang w:val="en-US"/>
              </w:rPr>
            </w:pPr>
            <w:proofErr w:type="spellStart"/>
            <w:r w:rsidRPr="002D7D76">
              <w:rPr>
                <w:lang w:val="en-US"/>
              </w:rPr>
              <w:t>IVb</w:t>
            </w:r>
            <w:proofErr w:type="spellEnd"/>
            <w:r w:rsidRPr="002D7D76">
              <w:rPr>
                <w:lang w:val="en-US"/>
              </w:rPr>
              <w:t xml:space="preserve"> Fgr. 2a</w:t>
            </w:r>
            <w:r w:rsidR="002D7D76" w:rsidRPr="002D7D76">
              <w:rPr>
                <w:lang w:val="en-US"/>
              </w:rPr>
              <w:br/>
              <w:t>(</w:t>
            </w:r>
            <w:proofErr w:type="spellStart"/>
            <w:r w:rsidR="002D7D76" w:rsidRPr="002D7D76">
              <w:rPr>
                <w:lang w:val="en-US"/>
              </w:rPr>
              <w:t>IVa</w:t>
            </w:r>
            <w:proofErr w:type="spellEnd"/>
            <w:r w:rsidR="002D7D76" w:rsidRPr="002D7D76">
              <w:rPr>
                <w:lang w:val="en-US"/>
              </w:rPr>
              <w:t xml:space="preserve"> Fgr. 2b)</w:t>
            </w:r>
          </w:p>
        </w:tc>
        <w:tc>
          <w:tcPr>
            <w:tcW w:w="1701" w:type="dxa"/>
          </w:tcPr>
          <w:p w:rsidR="00BC223E" w:rsidRPr="002D7D76" w:rsidRDefault="002D7D76" w:rsidP="002D7D76">
            <w:pPr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EG 10</w:t>
            </w:r>
          </w:p>
        </w:tc>
        <w:tc>
          <w:tcPr>
            <w:tcW w:w="1559" w:type="dxa"/>
            <w:shd w:val="clear" w:color="auto" w:fill="auto"/>
          </w:tcPr>
          <w:p w:rsidR="00BC223E" w:rsidRPr="002D7D76" w:rsidRDefault="00053FD7" w:rsidP="00BC223E">
            <w:pPr>
              <w:spacing w:before="120" w:after="120"/>
              <w:rPr>
                <w:b/>
              </w:rPr>
            </w:pPr>
            <w:r w:rsidRPr="002D7D76">
              <w:rPr>
                <w:b/>
                <w:color w:val="FF0000"/>
              </w:rPr>
              <w:t>EG 11 Fgr. 2</w:t>
            </w:r>
          </w:p>
        </w:tc>
      </w:tr>
      <w:tr w:rsidR="002D7D76" w:rsidRPr="00666926" w:rsidTr="00AB7BD2">
        <w:tc>
          <w:tcPr>
            <w:tcW w:w="4786" w:type="dxa"/>
          </w:tcPr>
          <w:p w:rsidR="002D7D76" w:rsidRDefault="002D7D76" w:rsidP="002D7D76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10, deren Tätigkeit sich durch </w:t>
            </w:r>
            <w:r w:rsidRPr="002D7D76">
              <w:rPr>
                <w:u w:val="single"/>
              </w:rPr>
              <w:t>besondere Leistungen</w:t>
            </w:r>
            <w:r>
              <w:t xml:space="preserve"> aus der E</w:t>
            </w:r>
            <w:r>
              <w:t>G</w:t>
            </w:r>
            <w:r>
              <w:t xml:space="preserve"> 10 heraushebt. </w:t>
            </w:r>
          </w:p>
        </w:tc>
        <w:tc>
          <w:tcPr>
            <w:tcW w:w="1701" w:type="dxa"/>
          </w:tcPr>
          <w:p w:rsidR="002D7D76" w:rsidRDefault="002D7D76" w:rsidP="00AB7BD2">
            <w:pPr>
              <w:spacing w:before="120" w:after="120"/>
            </w:pPr>
            <w:proofErr w:type="spellStart"/>
            <w:r>
              <w:t>IVa</w:t>
            </w:r>
            <w:proofErr w:type="spellEnd"/>
            <w:r>
              <w:t xml:space="preserve"> Fgr. 2</w:t>
            </w:r>
            <w:r>
              <w:br/>
              <w:t>(III 2c)</w:t>
            </w:r>
          </w:p>
        </w:tc>
        <w:tc>
          <w:tcPr>
            <w:tcW w:w="1701" w:type="dxa"/>
          </w:tcPr>
          <w:p w:rsidR="002D7D76" w:rsidRDefault="002D7D76" w:rsidP="00AB7BD2">
            <w:pPr>
              <w:spacing w:before="120" w:after="120"/>
            </w:pPr>
            <w:r>
              <w:t>EG 11</w:t>
            </w:r>
          </w:p>
        </w:tc>
        <w:tc>
          <w:tcPr>
            <w:tcW w:w="1559" w:type="dxa"/>
            <w:shd w:val="clear" w:color="auto" w:fill="auto"/>
          </w:tcPr>
          <w:p w:rsidR="002D7D76" w:rsidRPr="00666926" w:rsidRDefault="002D7D76" w:rsidP="00AB7BD2">
            <w:pPr>
              <w:spacing w:before="120" w:after="120"/>
            </w:pPr>
            <w:r>
              <w:t>EG 11 Fgr. 1</w:t>
            </w:r>
          </w:p>
        </w:tc>
      </w:tr>
      <w:tr w:rsidR="00666926" w:rsidRPr="00666926" w:rsidTr="00CA08DD">
        <w:tc>
          <w:tcPr>
            <w:tcW w:w="4786" w:type="dxa"/>
          </w:tcPr>
          <w:p w:rsidR="00053FD7" w:rsidRDefault="00053FD7" w:rsidP="00053FD7">
            <w:pPr>
              <w:tabs>
                <w:tab w:val="left" w:pos="1050"/>
              </w:tabs>
              <w:spacing w:before="120" w:after="120"/>
            </w:pPr>
            <w:r>
              <w:t>Beschäftigte der</w:t>
            </w:r>
            <w:r>
              <w:t xml:space="preserve"> E</w:t>
            </w:r>
            <w:r w:rsidR="002D7D76">
              <w:t>G</w:t>
            </w:r>
            <w:r>
              <w:t xml:space="preserve"> 11 F</w:t>
            </w:r>
            <w:r w:rsidR="002D7D76">
              <w:t>gr.</w:t>
            </w:r>
            <w:r>
              <w:t xml:space="preserve"> 1 </w:t>
            </w:r>
            <w:r>
              <w:t xml:space="preserve">mit langjähriger praktischer Erfahrung, deren Tätigkeit sich </w:t>
            </w:r>
            <w:r w:rsidRPr="008B2A9F">
              <w:rPr>
                <w:u w:val="single"/>
              </w:rPr>
              <w:t>mindestens zu einem Drittel durch besondere Schwierigkeit und Bedeutung</w:t>
            </w:r>
            <w:r>
              <w:t xml:space="preserve"> oder durch schöpferische oder Spezialaufgaben aus der E</w:t>
            </w:r>
            <w:r w:rsidR="002D7D76">
              <w:t>G</w:t>
            </w:r>
            <w:r>
              <w:t xml:space="preserve"> 11 F</w:t>
            </w:r>
            <w:r w:rsidR="002D7D76">
              <w:t>gr.</w:t>
            </w:r>
            <w:r>
              <w:t xml:space="preserve"> 1 heraushebt. </w:t>
            </w:r>
          </w:p>
          <w:p w:rsidR="00840B30" w:rsidRDefault="00053FD7" w:rsidP="00053FD7">
            <w:pPr>
              <w:tabs>
                <w:tab w:val="left" w:pos="1050"/>
              </w:tabs>
              <w:spacing w:before="120" w:after="120"/>
            </w:pPr>
            <w:r>
              <w:tab/>
              <w:t>(Hierzu Protokollerklärung Nr. 2)</w:t>
            </w:r>
          </w:p>
        </w:tc>
        <w:tc>
          <w:tcPr>
            <w:tcW w:w="1701" w:type="dxa"/>
          </w:tcPr>
          <w:p w:rsidR="00BC223E" w:rsidRPr="008B2A9F" w:rsidRDefault="008B2A9F" w:rsidP="00840B30">
            <w:pPr>
              <w:spacing w:before="120" w:after="120"/>
              <w:rPr>
                <w:lang w:val="en-US"/>
              </w:rPr>
            </w:pPr>
            <w:proofErr w:type="spellStart"/>
            <w:r w:rsidRPr="008B2A9F">
              <w:rPr>
                <w:lang w:val="en-US"/>
              </w:rPr>
              <w:t>IVa</w:t>
            </w:r>
            <w:proofErr w:type="spellEnd"/>
            <w:r w:rsidRPr="008B2A9F">
              <w:rPr>
                <w:lang w:val="en-US"/>
              </w:rPr>
              <w:t xml:space="preserve"> Fgr.2a</w:t>
            </w:r>
            <w:r w:rsidRPr="008B2A9F">
              <w:rPr>
                <w:lang w:val="en-US"/>
              </w:rPr>
              <w:br/>
              <w:t>(III Fgr. 2b)</w:t>
            </w:r>
          </w:p>
        </w:tc>
        <w:tc>
          <w:tcPr>
            <w:tcW w:w="1701" w:type="dxa"/>
          </w:tcPr>
          <w:p w:rsidR="00BC223E" w:rsidRPr="008B2A9F" w:rsidRDefault="002D7D76" w:rsidP="00A35D39">
            <w:pPr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EG 11</w:t>
            </w:r>
          </w:p>
        </w:tc>
        <w:tc>
          <w:tcPr>
            <w:tcW w:w="1559" w:type="dxa"/>
            <w:shd w:val="clear" w:color="auto" w:fill="auto"/>
          </w:tcPr>
          <w:p w:rsidR="00BC223E" w:rsidRPr="00666926" w:rsidRDefault="00053FD7" w:rsidP="006B591F">
            <w:pPr>
              <w:spacing w:before="120" w:after="120"/>
              <w:rPr>
                <w:b/>
              </w:rPr>
            </w:pPr>
            <w:r w:rsidRPr="002D7D76">
              <w:rPr>
                <w:b/>
                <w:color w:val="FF0000"/>
              </w:rPr>
              <w:t>EG 12 Fgr. 2</w:t>
            </w:r>
          </w:p>
        </w:tc>
      </w:tr>
      <w:tr w:rsidR="002D7D76" w:rsidRPr="00666926" w:rsidTr="00AB7BD2">
        <w:tc>
          <w:tcPr>
            <w:tcW w:w="4786" w:type="dxa"/>
          </w:tcPr>
          <w:p w:rsidR="002D7D76" w:rsidRDefault="002D7D76" w:rsidP="00AB7BD2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11 F</w:t>
            </w:r>
            <w:r>
              <w:t>gr.</w:t>
            </w:r>
            <w:r>
              <w:t xml:space="preserve"> 1 mit langjähriger praktischer Erfahrung, deren Tätigkeit sich durch </w:t>
            </w:r>
            <w:r w:rsidRPr="008B2A9F">
              <w:rPr>
                <w:u w:val="single"/>
              </w:rPr>
              <w:t>besondere Schwierigkeit und Bedeutung</w:t>
            </w:r>
            <w:r>
              <w:t xml:space="preserve"> oder durch schöpferische oder </w:t>
            </w:r>
            <w:proofErr w:type="spellStart"/>
            <w:r>
              <w:t>Spezialauf</w:t>
            </w:r>
            <w:proofErr w:type="spellEnd"/>
            <w:r>
              <w:t>-</w:t>
            </w:r>
            <w:r>
              <w:t>gaben aus der E</w:t>
            </w:r>
            <w:r>
              <w:t>G</w:t>
            </w:r>
            <w:r>
              <w:t xml:space="preserve"> 11 F</w:t>
            </w:r>
            <w:r>
              <w:t>gr</w:t>
            </w:r>
            <w:r>
              <w:t xml:space="preserve"> 1 heraushebt. </w:t>
            </w:r>
          </w:p>
          <w:p w:rsidR="002D7D76" w:rsidRDefault="002D7D76" w:rsidP="00AB7BD2">
            <w:pPr>
              <w:tabs>
                <w:tab w:val="left" w:pos="1050"/>
              </w:tabs>
              <w:spacing w:before="120" w:after="120"/>
            </w:pPr>
            <w:r>
              <w:tab/>
              <w:t xml:space="preserve">(Hierzu Protokollerklärung Nr. 2) </w:t>
            </w:r>
          </w:p>
        </w:tc>
        <w:tc>
          <w:tcPr>
            <w:tcW w:w="1701" w:type="dxa"/>
          </w:tcPr>
          <w:p w:rsidR="002D7D76" w:rsidRDefault="002D7D76" w:rsidP="00AB7BD2">
            <w:pPr>
              <w:spacing w:before="120" w:after="120"/>
            </w:pPr>
            <w:r>
              <w:t>III Fgr. 2</w:t>
            </w:r>
            <w:r>
              <w:br/>
              <w:t>(II Fgr. 2b)</w:t>
            </w:r>
          </w:p>
        </w:tc>
        <w:tc>
          <w:tcPr>
            <w:tcW w:w="1701" w:type="dxa"/>
          </w:tcPr>
          <w:p w:rsidR="002D7D76" w:rsidRDefault="002D7D76" w:rsidP="00AB7BD2">
            <w:pPr>
              <w:spacing w:before="120" w:after="120"/>
            </w:pPr>
            <w:r>
              <w:t>EG 12</w:t>
            </w:r>
          </w:p>
        </w:tc>
        <w:tc>
          <w:tcPr>
            <w:tcW w:w="1559" w:type="dxa"/>
            <w:shd w:val="clear" w:color="auto" w:fill="auto"/>
          </w:tcPr>
          <w:p w:rsidR="002D7D76" w:rsidRPr="00666926" w:rsidRDefault="002D7D76" w:rsidP="00AB7BD2">
            <w:pPr>
              <w:spacing w:before="120" w:after="120"/>
            </w:pPr>
            <w:r>
              <w:t>EG 12 Fgr. 1</w:t>
            </w:r>
          </w:p>
        </w:tc>
      </w:tr>
      <w:tr w:rsidR="008B2A9F" w:rsidRPr="00666926" w:rsidTr="00CA08DD">
        <w:tc>
          <w:tcPr>
            <w:tcW w:w="4786" w:type="dxa"/>
          </w:tcPr>
          <w:p w:rsidR="0010656A" w:rsidRDefault="00053FD7" w:rsidP="002D7D76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 w:rsidR="002D7D76">
              <w:t>G</w:t>
            </w:r>
            <w:r>
              <w:t xml:space="preserve"> 12 F</w:t>
            </w:r>
            <w:r w:rsidR="002D7D76">
              <w:t>gr</w:t>
            </w:r>
            <w:r>
              <w:t xml:space="preserve"> 1, deren Tätigkeit sich mindestens zu einem Drittel durch das Maß der Verantwortung erheblich aus der E</w:t>
            </w:r>
            <w:r w:rsidR="002D7D76">
              <w:t>G</w:t>
            </w:r>
            <w:r>
              <w:t xml:space="preserve"> 12 F</w:t>
            </w:r>
            <w:r w:rsidR="002D7D76">
              <w:t>gr</w:t>
            </w:r>
            <w:r>
              <w:t xml:space="preserve"> 1 heraushebt.</w:t>
            </w:r>
          </w:p>
        </w:tc>
        <w:tc>
          <w:tcPr>
            <w:tcW w:w="1701" w:type="dxa"/>
          </w:tcPr>
          <w:p w:rsidR="0010656A" w:rsidRPr="008B2A9F" w:rsidRDefault="008B2A9F" w:rsidP="008B2A9F">
            <w:pPr>
              <w:spacing w:before="120" w:after="120"/>
              <w:rPr>
                <w:lang w:val="en-US"/>
              </w:rPr>
            </w:pPr>
            <w:r w:rsidRPr="008B2A9F">
              <w:rPr>
                <w:lang w:val="en-US"/>
              </w:rPr>
              <w:t>III Fgr.2a</w:t>
            </w:r>
            <w:r w:rsidRPr="008B2A9F">
              <w:rPr>
                <w:lang w:val="en-US"/>
              </w:rPr>
              <w:br/>
              <w:t>(II Fgr. 2</w:t>
            </w:r>
            <w:r>
              <w:rPr>
                <w:lang w:val="en-US"/>
              </w:rPr>
              <w:t>a</w:t>
            </w:r>
            <w:r w:rsidRPr="008B2A9F">
              <w:rPr>
                <w:lang w:val="en-US"/>
              </w:rPr>
              <w:t>)</w:t>
            </w:r>
          </w:p>
        </w:tc>
        <w:tc>
          <w:tcPr>
            <w:tcW w:w="1701" w:type="dxa"/>
          </w:tcPr>
          <w:p w:rsidR="0010656A" w:rsidRPr="008B2A9F" w:rsidRDefault="002D7D76" w:rsidP="00A35D39">
            <w:pPr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EG 12</w:t>
            </w:r>
          </w:p>
        </w:tc>
        <w:tc>
          <w:tcPr>
            <w:tcW w:w="1559" w:type="dxa"/>
            <w:shd w:val="clear" w:color="auto" w:fill="auto"/>
          </w:tcPr>
          <w:p w:rsidR="0010656A" w:rsidRPr="00666926" w:rsidRDefault="00053FD7" w:rsidP="006B591F">
            <w:pPr>
              <w:spacing w:before="120" w:after="120"/>
              <w:rPr>
                <w:b/>
              </w:rPr>
            </w:pPr>
            <w:r w:rsidRPr="002D7D76">
              <w:rPr>
                <w:b/>
                <w:color w:val="FF0000"/>
              </w:rPr>
              <w:t>EG 13</w:t>
            </w:r>
          </w:p>
        </w:tc>
      </w:tr>
      <w:tr w:rsidR="008B2A9F" w:rsidRPr="00666926" w:rsidTr="00AB7BD2">
        <w:tc>
          <w:tcPr>
            <w:tcW w:w="4786" w:type="dxa"/>
          </w:tcPr>
          <w:p w:rsidR="008B2A9F" w:rsidRDefault="008B2A9F" w:rsidP="002D7D76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 w:rsidR="002D7D76">
              <w:t>G</w:t>
            </w:r>
            <w:r>
              <w:t xml:space="preserve"> 12 F</w:t>
            </w:r>
            <w:r w:rsidR="002D7D76">
              <w:t>gr</w:t>
            </w:r>
            <w:r>
              <w:t xml:space="preserve"> 1, deren Tätigkeit sich durch das Maß der Verantwortung erheblich aus der E</w:t>
            </w:r>
            <w:r w:rsidR="002D7D76">
              <w:t>G</w:t>
            </w:r>
            <w:r>
              <w:t xml:space="preserve"> 12 F</w:t>
            </w:r>
            <w:r w:rsidR="002D7D76">
              <w:t>gr</w:t>
            </w:r>
            <w:r>
              <w:t xml:space="preserve"> 1 heraushebt.</w:t>
            </w:r>
          </w:p>
          <w:p w:rsidR="002D7D76" w:rsidRDefault="002D7D76" w:rsidP="002D7D76">
            <w:pPr>
              <w:tabs>
                <w:tab w:val="left" w:pos="1050"/>
              </w:tabs>
              <w:spacing w:before="120" w:after="120"/>
            </w:pPr>
          </w:p>
        </w:tc>
        <w:tc>
          <w:tcPr>
            <w:tcW w:w="1701" w:type="dxa"/>
          </w:tcPr>
          <w:p w:rsidR="008B2A9F" w:rsidRDefault="008B2A9F" w:rsidP="008B2A9F">
            <w:pPr>
              <w:spacing w:before="120" w:after="120"/>
            </w:pPr>
            <w:r>
              <w:t xml:space="preserve">II </w:t>
            </w:r>
            <w:r>
              <w:t>Fgr.2</w:t>
            </w:r>
          </w:p>
        </w:tc>
        <w:tc>
          <w:tcPr>
            <w:tcW w:w="1701" w:type="dxa"/>
          </w:tcPr>
          <w:p w:rsidR="008B2A9F" w:rsidRDefault="008B2A9F" w:rsidP="008B2A9F">
            <w:pPr>
              <w:spacing w:before="120" w:after="120"/>
            </w:pPr>
            <w:r>
              <w:t>EG 13</w:t>
            </w:r>
          </w:p>
        </w:tc>
        <w:tc>
          <w:tcPr>
            <w:tcW w:w="1559" w:type="dxa"/>
            <w:shd w:val="clear" w:color="auto" w:fill="auto"/>
          </w:tcPr>
          <w:p w:rsidR="008B2A9F" w:rsidRPr="00666926" w:rsidRDefault="002D7D76" w:rsidP="002D7D76">
            <w:pPr>
              <w:spacing w:before="120" w:after="120"/>
              <w:rPr>
                <w:b/>
              </w:rPr>
            </w:pPr>
            <w:r>
              <w:rPr>
                <w:b/>
              </w:rPr>
              <w:t>entfallen</w:t>
            </w:r>
            <w:r>
              <w:rPr>
                <w:b/>
              </w:rPr>
              <w:br/>
            </w:r>
            <w:r w:rsidRPr="002D7D76">
              <w:t>(von EG 13 miterfasst)</w:t>
            </w:r>
          </w:p>
        </w:tc>
      </w:tr>
      <w:tr w:rsidR="00BC223E" w:rsidTr="00765B10">
        <w:tc>
          <w:tcPr>
            <w:tcW w:w="9747" w:type="dxa"/>
            <w:gridSpan w:val="4"/>
          </w:tcPr>
          <w:p w:rsidR="00053FD7" w:rsidRPr="00053FD7" w:rsidRDefault="00053FD7" w:rsidP="00053FD7">
            <w:pPr>
              <w:spacing w:before="120" w:after="120"/>
              <w:rPr>
                <w:szCs w:val="22"/>
              </w:rPr>
            </w:pPr>
            <w:r w:rsidRPr="00053FD7">
              <w:rPr>
                <w:szCs w:val="22"/>
              </w:rPr>
              <w:lastRenderedPageBreak/>
              <w:t>Protokollerklärungen: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>1.</w:t>
            </w:r>
            <w:r w:rsidRPr="00053FD7">
              <w:rPr>
                <w:szCs w:val="22"/>
              </w:rPr>
              <w:tab/>
              <w:t>Entsprechende Tätigkeiten sind z. B.: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ab/>
              <w:t xml:space="preserve">Ausführung oder Auswertung von trigonometrischen oder topografischen Messungen nach Lage und Höhe nicht nur einfacher Art, von </w:t>
            </w:r>
            <w:proofErr w:type="spellStart"/>
            <w:r w:rsidRPr="00053FD7">
              <w:rPr>
                <w:szCs w:val="22"/>
              </w:rPr>
              <w:t>Katastermes-sungen</w:t>
            </w:r>
            <w:proofErr w:type="spellEnd"/>
            <w:r w:rsidRPr="00053FD7">
              <w:rPr>
                <w:szCs w:val="22"/>
              </w:rPr>
              <w:t xml:space="preserve"> oder von bautechnischen Messungen nicht nur einfacher Art; foto-grammetrische Auswertungen und </w:t>
            </w:r>
            <w:proofErr w:type="spellStart"/>
            <w:r w:rsidRPr="00053FD7">
              <w:rPr>
                <w:szCs w:val="22"/>
              </w:rPr>
              <w:t>Entzerrungen</w:t>
            </w:r>
            <w:proofErr w:type="spellEnd"/>
            <w:r w:rsidRPr="00053FD7">
              <w:rPr>
                <w:szCs w:val="22"/>
              </w:rPr>
              <w:t>; kartografische Entwurfs- und Fortführungsarbeiten.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>2.</w:t>
            </w:r>
            <w:r w:rsidRPr="00053FD7">
              <w:rPr>
                <w:szCs w:val="22"/>
              </w:rPr>
              <w:tab/>
              <w:t>Besonders schwierige und bedeutende Tätigkeiten sind z.B.: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ab/>
              <w:t xml:space="preserve">a) </w:t>
            </w:r>
            <w:r w:rsidRPr="00053FD7">
              <w:rPr>
                <w:szCs w:val="22"/>
              </w:rPr>
              <w:tab/>
              <w:t xml:space="preserve">Ausführung von umfangreichen Vermessungen zur Fortführung oder Neueinrichtung des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Liegenschaftskatasters (Katastervermessung) mit widersprüchlichen Unterlagen oder von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umfangreichen </w:t>
            </w:r>
            <w:proofErr w:type="spellStart"/>
            <w:r w:rsidRPr="00053FD7">
              <w:rPr>
                <w:szCs w:val="22"/>
              </w:rPr>
              <w:t>Katasterver</w:t>
            </w:r>
            <w:proofErr w:type="spellEnd"/>
            <w:r w:rsidRPr="00053FD7">
              <w:rPr>
                <w:szCs w:val="22"/>
              </w:rPr>
              <w:t>-messungen mit gleichem Schwierigkeitsgrad (z B. in Gruben</w:t>
            </w:r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>senkungsgebieten);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ab/>
              <w:t xml:space="preserve">b) </w:t>
            </w:r>
            <w:r w:rsidRPr="00053FD7">
              <w:rPr>
                <w:szCs w:val="22"/>
              </w:rPr>
              <w:tab/>
              <w:t xml:space="preserve">Absteckungen für umfangreiche Ingenieurbauten, z.B. Brücken-, Hochstraßen-, </w:t>
            </w:r>
            <w:proofErr w:type="spellStart"/>
            <w:r w:rsidRPr="00053FD7">
              <w:rPr>
                <w:szCs w:val="22"/>
              </w:rPr>
              <w:t>Tunnelab</w:t>
            </w:r>
            <w:proofErr w:type="spellEnd"/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proofErr w:type="spellStart"/>
            <w:r w:rsidRPr="00053FD7">
              <w:rPr>
                <w:szCs w:val="22"/>
              </w:rPr>
              <w:t>steckungen</w:t>
            </w:r>
            <w:proofErr w:type="spellEnd"/>
            <w:r w:rsidRPr="00053FD7">
              <w:rPr>
                <w:szCs w:val="22"/>
              </w:rPr>
              <w:t xml:space="preserve"> oder Absteckungen anderer vergleichbarer Verkehrsbauten, ggf. </w:t>
            </w:r>
            <w:proofErr w:type="spellStart"/>
            <w:r w:rsidRPr="00053FD7">
              <w:rPr>
                <w:szCs w:val="22"/>
              </w:rPr>
              <w:t>einschließ</w:t>
            </w:r>
            <w:proofErr w:type="spellEnd"/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proofErr w:type="spellStart"/>
            <w:r w:rsidRPr="00053FD7">
              <w:rPr>
                <w:szCs w:val="22"/>
              </w:rPr>
              <w:t>lich</w:t>
            </w:r>
            <w:proofErr w:type="spellEnd"/>
            <w:r w:rsidRPr="00053FD7">
              <w:rPr>
                <w:szCs w:val="22"/>
              </w:rPr>
              <w:t xml:space="preserve"> der Vor- und Folgearbeiten;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ab/>
              <w:t xml:space="preserve">c) </w:t>
            </w:r>
            <w:r w:rsidRPr="00053FD7">
              <w:rPr>
                <w:szCs w:val="22"/>
              </w:rPr>
              <w:tab/>
              <w:t xml:space="preserve">Lagefestpunktvermessung (Erkundung bzw. Erkundung und Messung) in </w:t>
            </w:r>
            <w:proofErr w:type="spellStart"/>
            <w:r w:rsidRPr="00053FD7">
              <w:rPr>
                <w:szCs w:val="22"/>
              </w:rPr>
              <w:t>engbe</w:t>
            </w:r>
            <w:proofErr w:type="spellEnd"/>
            <w:r w:rsidR="002D7D7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bauten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Gebieten oder unter gleich schwierigen Verhältnissen (Lagefestpunkte sind </w:t>
            </w:r>
            <w:proofErr w:type="spellStart"/>
            <w:r w:rsidRPr="00053FD7">
              <w:rPr>
                <w:szCs w:val="22"/>
              </w:rPr>
              <w:t>trigonome</w:t>
            </w:r>
            <w:proofErr w:type="spellEnd"/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proofErr w:type="spellStart"/>
            <w:r w:rsidRPr="00053FD7">
              <w:rPr>
                <w:szCs w:val="22"/>
              </w:rPr>
              <w:t>trische</w:t>
            </w:r>
            <w:proofErr w:type="spellEnd"/>
            <w:r w:rsidRPr="00053FD7">
              <w:rPr>
                <w:szCs w:val="22"/>
              </w:rPr>
              <w:t xml:space="preserve"> Polygon- und gleichwertige Punkte);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ab/>
              <w:t xml:space="preserve">d) </w:t>
            </w:r>
            <w:r w:rsidRPr="00053FD7">
              <w:rPr>
                <w:szCs w:val="22"/>
              </w:rPr>
              <w:tab/>
              <w:t xml:space="preserve">Ausführung oder Auswertung von Präzisionsvermessungen in übergeordneten Netzen des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>Lage- und Höhenfestpunktfeldes;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ab/>
              <w:t xml:space="preserve">e) </w:t>
            </w:r>
            <w:r w:rsidRPr="00053FD7">
              <w:rPr>
                <w:szCs w:val="22"/>
              </w:rPr>
              <w:tab/>
              <w:t>Aufsichts- und Prüftätigkeit bei der Auswertung von Katastervermessungen mit wider</w:t>
            </w:r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proofErr w:type="spellStart"/>
            <w:r w:rsidRPr="00053FD7">
              <w:rPr>
                <w:szCs w:val="22"/>
              </w:rPr>
              <w:t>sprüchlichen</w:t>
            </w:r>
            <w:proofErr w:type="spellEnd"/>
            <w:r w:rsidRPr="00053FD7">
              <w:rPr>
                <w:szCs w:val="22"/>
              </w:rPr>
              <w:t xml:space="preserve"> Unterlagen oder bei kartographischen, </w:t>
            </w:r>
            <w:proofErr w:type="spellStart"/>
            <w:r w:rsidRPr="00053FD7">
              <w:rPr>
                <w:szCs w:val="22"/>
              </w:rPr>
              <w:t>nivellitischen</w:t>
            </w:r>
            <w:proofErr w:type="spellEnd"/>
            <w:r w:rsidRPr="00053FD7">
              <w:rPr>
                <w:szCs w:val="22"/>
              </w:rPr>
              <w:t xml:space="preserve">, photogrammetrischen,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topographischen oder trigonometrischen Arbeiten oder bei Bodenordnungsverfahren mit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gleichem Schwierigkeitsgrad. Das Fehlen der Aufsichtstätigkeit ist unerheblich, wenn der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>oder dem Beschäftigten besonders</w:t>
            </w:r>
            <w:r w:rsidR="000B2C56">
              <w:rPr>
                <w:szCs w:val="22"/>
              </w:rPr>
              <w:t xml:space="preserve"> </w:t>
            </w:r>
            <w:r w:rsidRPr="00053FD7">
              <w:rPr>
                <w:szCs w:val="22"/>
              </w:rPr>
              <w:t>schwierige Prüfungen übertragen sind, z.B. Prüf</w:t>
            </w:r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proofErr w:type="spellStart"/>
            <w:r w:rsidRPr="00053FD7">
              <w:rPr>
                <w:szCs w:val="22"/>
              </w:rPr>
              <w:t>tätigkeit</w:t>
            </w:r>
            <w:proofErr w:type="spellEnd"/>
            <w:r w:rsidRPr="00053FD7">
              <w:rPr>
                <w:szCs w:val="22"/>
              </w:rPr>
              <w:t xml:space="preserve"> zur Übernahme von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Messungsschriften bei umfangreichen Fortführungs- oder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>Neuvermessungen aufgrund neuer Aufnahmenetze;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ab/>
              <w:t xml:space="preserve">f) </w:t>
            </w:r>
            <w:r w:rsidRPr="00053FD7">
              <w:rPr>
                <w:szCs w:val="22"/>
              </w:rPr>
              <w:tab/>
              <w:t xml:space="preserve">Aufsichts- und Prüftätigkeit bei der Prüfung fertiger Arbeitsergebnisse der Flurbereinigung,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ggf. einschließlich der Herstellung der Unterlagen für die Berichtigung des Grundbuches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>und der vermessungstechnischen Unterlagen für die Berichtigung des Liegenschafts</w:t>
            </w:r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proofErr w:type="spellStart"/>
            <w:r w:rsidRPr="00053FD7">
              <w:rPr>
                <w:szCs w:val="22"/>
              </w:rPr>
              <w:t>katasters</w:t>
            </w:r>
            <w:proofErr w:type="spellEnd"/>
            <w:r w:rsidRPr="00053FD7">
              <w:rPr>
                <w:szCs w:val="22"/>
              </w:rPr>
              <w:t xml:space="preserve">, oder beim Ausbau der gemeinschaftlichen Anlagen in allen Verfahren eines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Flurbereinigungsamtes (bei größeren Flurbereinigungsämtern kann dieses Merkmal auch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>von mehreren Beschäftigten erfüllt sein);</w:t>
            </w:r>
          </w:p>
          <w:p w:rsidR="00053FD7" w:rsidRPr="00053FD7" w:rsidRDefault="00053FD7" w:rsidP="000B2C56">
            <w:pPr>
              <w:spacing w:before="120" w:after="120"/>
              <w:ind w:left="284" w:hanging="284"/>
              <w:rPr>
                <w:szCs w:val="22"/>
              </w:rPr>
            </w:pPr>
            <w:r w:rsidRPr="00053FD7">
              <w:rPr>
                <w:szCs w:val="22"/>
              </w:rPr>
              <w:tab/>
              <w:t xml:space="preserve">g) </w:t>
            </w:r>
            <w:r w:rsidRPr="00053FD7">
              <w:rPr>
                <w:szCs w:val="22"/>
              </w:rPr>
              <w:tab/>
              <w:t>verantwortliche Ausführung der vermessungstechnischen Ingenieurarbeiten eines Flur</w:t>
            </w:r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proofErr w:type="spellStart"/>
            <w:r w:rsidRPr="00053FD7">
              <w:rPr>
                <w:szCs w:val="22"/>
              </w:rPr>
              <w:t>bereinigungsverfahrens</w:t>
            </w:r>
            <w:proofErr w:type="spellEnd"/>
            <w:r w:rsidRPr="00053FD7">
              <w:rPr>
                <w:szCs w:val="22"/>
              </w:rPr>
              <w:t xml:space="preserve"> (ausführende vermessungstechnische Sachbearbeiterin oder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 xml:space="preserve">ausführender vermessungstechnischer Sachbearbeiter oder erste technische </w:t>
            </w:r>
            <w:proofErr w:type="spellStart"/>
            <w:r w:rsidRPr="00053FD7">
              <w:rPr>
                <w:szCs w:val="22"/>
              </w:rPr>
              <w:t>Sachbear</w:t>
            </w:r>
            <w:proofErr w:type="spellEnd"/>
            <w:r w:rsidR="000B2C56">
              <w:rPr>
                <w:szCs w:val="22"/>
              </w:rPr>
              <w:t>-</w:t>
            </w:r>
            <w:r w:rsidR="000B2C56">
              <w:rPr>
                <w:szCs w:val="22"/>
              </w:rPr>
              <w:tab/>
            </w:r>
            <w:proofErr w:type="spellStart"/>
            <w:r w:rsidRPr="00053FD7">
              <w:rPr>
                <w:szCs w:val="22"/>
              </w:rPr>
              <w:t>beiterin</w:t>
            </w:r>
            <w:proofErr w:type="spellEnd"/>
            <w:r w:rsidRPr="00053FD7">
              <w:rPr>
                <w:szCs w:val="22"/>
              </w:rPr>
              <w:t xml:space="preserve"> oder erster technischer Sachbearbeiter);</w:t>
            </w:r>
          </w:p>
          <w:p w:rsidR="00BC223E" w:rsidRPr="00374012" w:rsidRDefault="00053FD7" w:rsidP="000B2C56">
            <w:pPr>
              <w:spacing w:before="120" w:after="120"/>
              <w:ind w:left="284" w:hanging="284"/>
              <w:rPr>
                <w:b/>
              </w:rPr>
            </w:pPr>
            <w:r w:rsidRPr="00053FD7">
              <w:rPr>
                <w:szCs w:val="22"/>
              </w:rPr>
              <w:tab/>
              <w:t xml:space="preserve">h) </w:t>
            </w:r>
            <w:r w:rsidRPr="00053FD7">
              <w:rPr>
                <w:szCs w:val="22"/>
              </w:rPr>
              <w:tab/>
              <w:t xml:space="preserve">vermessungstechnische Auswertung von Bauleitplänen unter besonderen technischen </w:t>
            </w:r>
            <w:r w:rsidR="000B2C56">
              <w:rPr>
                <w:szCs w:val="22"/>
              </w:rPr>
              <w:tab/>
            </w:r>
            <w:r w:rsidRPr="00053FD7">
              <w:rPr>
                <w:szCs w:val="22"/>
              </w:rPr>
              <w:t>Schwierigkeiten.</w:t>
            </w:r>
            <w:bookmarkStart w:id="0" w:name="_GoBack"/>
            <w:bookmarkEnd w:id="0"/>
          </w:p>
        </w:tc>
      </w:tr>
    </w:tbl>
    <w:p w:rsidR="00A35D39" w:rsidRDefault="00A35D39" w:rsidP="00141E3F">
      <w:pPr>
        <w:spacing w:after="120"/>
      </w:pPr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53FD7"/>
    <w:rsid w:val="000B2C56"/>
    <w:rsid w:val="000B4891"/>
    <w:rsid w:val="0010656A"/>
    <w:rsid w:val="001127F0"/>
    <w:rsid w:val="00136548"/>
    <w:rsid w:val="00141E3F"/>
    <w:rsid w:val="00196533"/>
    <w:rsid w:val="00256218"/>
    <w:rsid w:val="002D7D76"/>
    <w:rsid w:val="003170D8"/>
    <w:rsid w:val="00374012"/>
    <w:rsid w:val="003E4B8B"/>
    <w:rsid w:val="004175F2"/>
    <w:rsid w:val="004453B5"/>
    <w:rsid w:val="004F5823"/>
    <w:rsid w:val="00553998"/>
    <w:rsid w:val="005769AF"/>
    <w:rsid w:val="005D197E"/>
    <w:rsid w:val="0063135D"/>
    <w:rsid w:val="00665954"/>
    <w:rsid w:val="00666926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40B30"/>
    <w:rsid w:val="0089162B"/>
    <w:rsid w:val="008B2A9F"/>
    <w:rsid w:val="009A7EC0"/>
    <w:rsid w:val="009B790A"/>
    <w:rsid w:val="00A30E0C"/>
    <w:rsid w:val="00A35D39"/>
    <w:rsid w:val="00A4425D"/>
    <w:rsid w:val="00AE00BF"/>
    <w:rsid w:val="00AF03A0"/>
    <w:rsid w:val="00AF1BB0"/>
    <w:rsid w:val="00B65B9B"/>
    <w:rsid w:val="00BC223E"/>
    <w:rsid w:val="00C27548"/>
    <w:rsid w:val="00C2788B"/>
    <w:rsid w:val="00C3143E"/>
    <w:rsid w:val="00C57D48"/>
    <w:rsid w:val="00C63756"/>
    <w:rsid w:val="00CD48A0"/>
    <w:rsid w:val="00CE31B9"/>
    <w:rsid w:val="00DA46EA"/>
    <w:rsid w:val="00DC170B"/>
    <w:rsid w:val="00E00484"/>
    <w:rsid w:val="00E04CD2"/>
    <w:rsid w:val="00E240DD"/>
    <w:rsid w:val="00E41A97"/>
    <w:rsid w:val="00E713CC"/>
    <w:rsid w:val="00E96772"/>
    <w:rsid w:val="00F138ED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64FBE-72A3-45D4-ADE0-1A59A7A22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C9AAF588.dotm</Template>
  <TotalTime>0</TotalTime>
  <Pages>2</Pages>
  <Words>590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2016-10-10T05:34:00Z</dcterms:created>
  <dcterms:modified xsi:type="dcterms:W3CDTF">2016-10-10T05:34:00Z</dcterms:modified>
</cp:coreProperties>
</file>